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F1C66" w14:textId="4AD79DF4" w:rsidR="00AC1023" w:rsidRDefault="00AC1023" w:rsidP="00AC1023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4B3D74">
        <w:rPr>
          <w:rFonts w:cs="Arial"/>
        </w:rPr>
        <w:t>4302-0136/2024-2</w:t>
      </w:r>
    </w:p>
    <w:p w14:paraId="78115E7A" w14:textId="30A02CD5" w:rsidR="00AC1023" w:rsidRPr="00250A6A" w:rsidRDefault="00AC1023" w:rsidP="00AC1023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4B3D74">
        <w:rPr>
          <w:rFonts w:cs="Arial"/>
        </w:rPr>
        <w:t xml:space="preserve"> 2024-288</w:t>
      </w:r>
    </w:p>
    <w:p w14:paraId="4D625DF7" w14:textId="2EA6E8BB" w:rsidR="00AC1023" w:rsidRDefault="004B3D74" w:rsidP="00AC1023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TEHNIČNA OPREMLJENOST – ČLOVEŠKI IN TEHNIČNI VIRI</w:t>
      </w:r>
    </w:p>
    <w:p w14:paraId="543B2048" w14:textId="43121697" w:rsidR="004B3D74" w:rsidRDefault="004B3D74" w:rsidP="00AC1023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SEZNAM STORITEV VAROVANJA LJUDI IN PREMOŽENJA</w:t>
      </w:r>
    </w:p>
    <w:p w14:paraId="24EC97FE" w14:textId="77777777" w:rsidR="00AC1023" w:rsidRPr="00080520" w:rsidRDefault="00AC1023" w:rsidP="00AC1023">
      <w:pPr>
        <w:tabs>
          <w:tab w:val="left" w:pos="1083"/>
        </w:tabs>
        <w:rPr>
          <w:rFonts w:cs="Arial"/>
        </w:rPr>
      </w:pPr>
    </w:p>
    <w:p w14:paraId="238FAB30" w14:textId="77777777" w:rsidR="00AC1023" w:rsidRDefault="00AC1023" w:rsidP="00AC1023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9A727F4" w14:textId="77777777" w:rsidR="00AC1023" w:rsidRDefault="00AC1023" w:rsidP="00AC1023">
      <w:pPr>
        <w:tabs>
          <w:tab w:val="left" w:pos="1083"/>
        </w:tabs>
        <w:rPr>
          <w:rFonts w:cs="Arial"/>
        </w:rPr>
      </w:pPr>
    </w:p>
    <w:p w14:paraId="7CB49B78" w14:textId="77777777" w:rsidR="00AC1023" w:rsidRDefault="00AC1023" w:rsidP="00AC1023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37BD5703" w14:textId="77777777" w:rsidR="00AC1023" w:rsidRPr="00080520" w:rsidRDefault="00AC1023" w:rsidP="00AC1023">
      <w:pPr>
        <w:tabs>
          <w:tab w:val="left" w:pos="1083"/>
        </w:tabs>
        <w:rPr>
          <w:rFonts w:cs="Arial"/>
        </w:rPr>
      </w:pPr>
    </w:p>
    <w:p w14:paraId="75BFD0D9" w14:textId="07803FA0" w:rsidR="00AC1023" w:rsidRPr="00080520" w:rsidRDefault="00AC1023" w:rsidP="00AC1023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>storitev</w:t>
      </w:r>
      <w:r w:rsidR="004B3D74">
        <w:rPr>
          <w:rFonts w:cs="Arial"/>
        </w:rPr>
        <w:t xml:space="preserve"> varovanja ljudi in premoženja</w:t>
      </w:r>
      <w:r>
        <w:rPr>
          <w:rFonts w:cs="Arial"/>
        </w:rPr>
        <w:t>,</w:t>
      </w:r>
      <w:r w:rsidRPr="00666204">
        <w:rPr>
          <w:rFonts w:cs="Arial"/>
        </w:rPr>
        <w:t xml:space="preserve"> skladno z zahtevami iz </w:t>
      </w:r>
      <w:r w:rsidR="004B3D74">
        <w:rPr>
          <w:rFonts w:cs="Arial"/>
        </w:rPr>
        <w:t xml:space="preserve">točke 2.C.b) </w:t>
      </w:r>
      <w:r>
        <w:rPr>
          <w:rFonts w:cs="Arial"/>
        </w:rPr>
        <w:t>obrazca 2.06 (Pogoji za ugotavljanje sposobnosti in usposobljenosti ponudnika)</w:t>
      </w:r>
      <w:r w:rsidRPr="00666204">
        <w:rPr>
          <w:rFonts w:cs="Arial"/>
        </w:rPr>
        <w:t>.</w:t>
      </w:r>
    </w:p>
    <w:tbl>
      <w:tblPr>
        <w:tblW w:w="1519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11"/>
        <w:gridCol w:w="2996"/>
        <w:gridCol w:w="1425"/>
        <w:gridCol w:w="2425"/>
        <w:gridCol w:w="3377"/>
        <w:gridCol w:w="2688"/>
      </w:tblGrid>
      <w:tr w:rsidR="004B3D74" w:rsidRPr="00080520" w14:paraId="154FF5E3" w14:textId="77777777" w:rsidTr="007D0A2D">
        <w:trPr>
          <w:trHeight w:val="397"/>
        </w:trPr>
        <w:tc>
          <w:tcPr>
            <w:tcW w:w="570" w:type="dxa"/>
            <w:vAlign w:val="center"/>
          </w:tcPr>
          <w:p w14:paraId="5ABC0EF7" w14:textId="77777777" w:rsidR="004B3D74" w:rsidRPr="001A5069" w:rsidRDefault="004B3D74" w:rsidP="007A6CD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711" w:type="dxa"/>
          </w:tcPr>
          <w:p w14:paraId="0292E828" w14:textId="77777777" w:rsidR="007D0A2D" w:rsidRDefault="004B3D74" w:rsidP="007A6CD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Naročnik oz. investitor </w:t>
            </w:r>
          </w:p>
          <w:p w14:paraId="7B96F690" w14:textId="6E13A44C" w:rsidR="004B3D74" w:rsidRPr="001A5069" w:rsidRDefault="004B3D74" w:rsidP="007A6CD3">
            <w:pPr>
              <w:jc w:val="center"/>
              <w:rPr>
                <w:rFonts w:cs="Arial"/>
              </w:rPr>
            </w:pPr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2996" w:type="dxa"/>
          </w:tcPr>
          <w:p w14:paraId="6FE6575D" w14:textId="77777777" w:rsidR="007D0A2D" w:rsidRDefault="004B3D74" w:rsidP="007A6CD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Odgovorna oseba naročnika za naročilo </w:t>
            </w:r>
          </w:p>
          <w:p w14:paraId="697DF489" w14:textId="7D8845AF" w:rsidR="004B3D74" w:rsidRPr="001A5069" w:rsidRDefault="004B3D74" w:rsidP="007A6CD3">
            <w:pPr>
              <w:jc w:val="center"/>
              <w:rPr>
                <w:rFonts w:cs="Arial"/>
              </w:rPr>
            </w:pPr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425" w:type="dxa"/>
          </w:tcPr>
          <w:p w14:paraId="137F6170" w14:textId="59DA8094" w:rsidR="004B3D74" w:rsidRPr="001A5069" w:rsidRDefault="004B3D74" w:rsidP="004B3D74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425" w:type="dxa"/>
          </w:tcPr>
          <w:p w14:paraId="18C9BFD6" w14:textId="7A4C5273" w:rsidR="004B3D74" w:rsidRPr="004B3D74" w:rsidRDefault="004B3D74" w:rsidP="004B3D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Pr="004B3D74">
              <w:rPr>
                <w:rFonts w:cs="Arial"/>
              </w:rPr>
              <w:t>rsta storitve</w:t>
            </w:r>
          </w:p>
        </w:tc>
        <w:tc>
          <w:tcPr>
            <w:tcW w:w="3377" w:type="dxa"/>
          </w:tcPr>
          <w:p w14:paraId="5AF9B090" w14:textId="1811BCA9" w:rsidR="004B3D74" w:rsidRDefault="004B3D74" w:rsidP="004B3D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Lokacija/objekt </w:t>
            </w:r>
            <w:r w:rsidR="00851A5D">
              <w:rPr>
                <w:rFonts w:cs="Arial"/>
              </w:rPr>
              <w:t xml:space="preserve">izvajanja </w:t>
            </w:r>
            <w:r>
              <w:rPr>
                <w:rFonts w:cs="Arial"/>
              </w:rPr>
              <w:t>storitve</w:t>
            </w:r>
          </w:p>
          <w:p w14:paraId="08BBC120" w14:textId="7AC7B863" w:rsidR="004B3D74" w:rsidRPr="004A34F5" w:rsidRDefault="004B3D74" w:rsidP="004B3D7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naslov lokacije)</w:t>
            </w:r>
          </w:p>
        </w:tc>
        <w:tc>
          <w:tcPr>
            <w:tcW w:w="2688" w:type="dxa"/>
          </w:tcPr>
          <w:p w14:paraId="25EC8B78" w14:textId="77777777" w:rsidR="004B3D74" w:rsidRDefault="004B3D74" w:rsidP="007A6CD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Trajanje storitve </w:t>
            </w:r>
          </w:p>
          <w:p w14:paraId="7EAF3FD3" w14:textId="10794894" w:rsidR="004B3D74" w:rsidRPr="004B3D74" w:rsidRDefault="004B3D74" w:rsidP="007A6CD3">
            <w:pPr>
              <w:jc w:val="center"/>
              <w:rPr>
                <w:rFonts w:cs="Arial"/>
                <w:i/>
                <w:sz w:val="18"/>
                <w:szCs w:val="18"/>
              </w:rPr>
            </w:pPr>
            <w:bookmarkStart w:id="0" w:name="_GoBack"/>
            <w:bookmarkEnd w:id="0"/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(od – do</w:t>
            </w:r>
            <w:r w:rsidR="00CB035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oz. začetek trajanja in navedba, da se storitev še izvaja</w:t>
            </w:r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4B3D74" w:rsidRPr="00080520" w14:paraId="6A8881F0" w14:textId="77777777" w:rsidTr="007D0A2D">
        <w:trPr>
          <w:trHeight w:val="262"/>
        </w:trPr>
        <w:tc>
          <w:tcPr>
            <w:tcW w:w="570" w:type="dxa"/>
          </w:tcPr>
          <w:p w14:paraId="3798D471" w14:textId="77777777" w:rsidR="004B3D74" w:rsidRPr="00080520" w:rsidRDefault="004B3D74" w:rsidP="007A6CD3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7D1AB7C2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05087CF9" w14:textId="77777777" w:rsidR="004B3D74" w:rsidRDefault="004B3D74" w:rsidP="007A6CD3">
            <w:pPr>
              <w:rPr>
                <w:rFonts w:cs="Arial"/>
              </w:rPr>
            </w:pPr>
          </w:p>
          <w:p w14:paraId="31AF1AB9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25A102E0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CF812C8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3F56077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7829EF5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918DBCC" w14:textId="77777777" w:rsidR="004B3D74" w:rsidRPr="00080520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56B3987" w14:textId="77777777" w:rsidTr="007D0A2D">
        <w:trPr>
          <w:trHeight w:val="262"/>
        </w:trPr>
        <w:tc>
          <w:tcPr>
            <w:tcW w:w="570" w:type="dxa"/>
          </w:tcPr>
          <w:p w14:paraId="11EDB4A0" w14:textId="77777777" w:rsidR="004B3D74" w:rsidRPr="00080520" w:rsidRDefault="004B3D74" w:rsidP="007A6CD3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673708D5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55AC1C0" w14:textId="77777777" w:rsidR="004B3D74" w:rsidRDefault="004B3D74" w:rsidP="007A6CD3">
            <w:pPr>
              <w:rPr>
                <w:rFonts w:cs="Arial"/>
              </w:rPr>
            </w:pPr>
          </w:p>
          <w:p w14:paraId="45C7AB95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80E3BE3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51C3540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5633C485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1B070E4A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8BBFCE7" w14:textId="77777777" w:rsidR="004B3D74" w:rsidRPr="00080520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3F45A92" w14:textId="77777777" w:rsidTr="007D0A2D">
        <w:trPr>
          <w:trHeight w:val="262"/>
        </w:trPr>
        <w:tc>
          <w:tcPr>
            <w:tcW w:w="570" w:type="dxa"/>
          </w:tcPr>
          <w:p w14:paraId="1D8ABA86" w14:textId="77777777" w:rsidR="004B3D74" w:rsidRPr="00080520" w:rsidRDefault="004B3D74" w:rsidP="007A6CD3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E226F48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A141DBC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0C58373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4509790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2D33F69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D347FA7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21201B6" w14:textId="77777777" w:rsidR="004B3D74" w:rsidRPr="00080520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6CAC1E5B" w14:textId="77777777" w:rsidTr="007D0A2D">
        <w:trPr>
          <w:trHeight w:val="262"/>
        </w:trPr>
        <w:tc>
          <w:tcPr>
            <w:tcW w:w="570" w:type="dxa"/>
          </w:tcPr>
          <w:p w14:paraId="40435846" w14:textId="77777777" w:rsidR="004B3D74" w:rsidRPr="00080520" w:rsidRDefault="004B3D74" w:rsidP="007A6CD3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729E48F9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D62669A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306FC63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E0D1EA8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85DF1D2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712C726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66EF00B" w14:textId="77777777" w:rsidR="004B3D74" w:rsidRPr="00080520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10884FF" w14:textId="77777777" w:rsidTr="007D0A2D">
        <w:trPr>
          <w:trHeight w:val="262"/>
        </w:trPr>
        <w:tc>
          <w:tcPr>
            <w:tcW w:w="570" w:type="dxa"/>
          </w:tcPr>
          <w:p w14:paraId="08EF1A70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  <w:p w14:paraId="41AE08BE" w14:textId="0770AED0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C92282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E1A624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53984B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3AA5B73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272F60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0F5528BD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1AC63DD" w14:textId="77777777" w:rsidTr="007D0A2D">
        <w:trPr>
          <w:trHeight w:val="262"/>
        </w:trPr>
        <w:tc>
          <w:tcPr>
            <w:tcW w:w="570" w:type="dxa"/>
          </w:tcPr>
          <w:p w14:paraId="3736AEA5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  <w:p w14:paraId="4EE30D2B" w14:textId="573C16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77CFEF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14F1DF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33DF99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B9C82F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E596CF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7B6FA48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B375D23" w14:textId="77777777" w:rsidTr="007D0A2D">
        <w:trPr>
          <w:trHeight w:val="262"/>
        </w:trPr>
        <w:tc>
          <w:tcPr>
            <w:tcW w:w="570" w:type="dxa"/>
          </w:tcPr>
          <w:p w14:paraId="671668C0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  <w:p w14:paraId="3F9B6458" w14:textId="37698B6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7655BB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67C237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36A727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5B602F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29C9F5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D9A804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4A2F0136" w14:textId="77777777" w:rsidTr="007D0A2D">
        <w:trPr>
          <w:trHeight w:val="262"/>
        </w:trPr>
        <w:tc>
          <w:tcPr>
            <w:tcW w:w="570" w:type="dxa"/>
          </w:tcPr>
          <w:p w14:paraId="6E887E22" w14:textId="405C27C0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  <w:p w14:paraId="6F3B8C21" w14:textId="248DC9EE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A7BCB0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5A2944F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C481EC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5D2CBE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2E6567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990919D" w14:textId="1D7BB3CA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CD83385" w14:textId="77777777" w:rsidTr="007D0A2D">
        <w:trPr>
          <w:trHeight w:val="262"/>
        </w:trPr>
        <w:tc>
          <w:tcPr>
            <w:tcW w:w="570" w:type="dxa"/>
          </w:tcPr>
          <w:p w14:paraId="649CADAC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9.</w:t>
            </w:r>
          </w:p>
          <w:p w14:paraId="19D9CD4C" w14:textId="0C8BA745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3A58CB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114137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A3C4F1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6B222E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AF1EF0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E6CBE95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18628CC" w14:textId="77777777" w:rsidTr="007D0A2D">
        <w:trPr>
          <w:trHeight w:val="262"/>
        </w:trPr>
        <w:tc>
          <w:tcPr>
            <w:tcW w:w="570" w:type="dxa"/>
          </w:tcPr>
          <w:p w14:paraId="3B9932B2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10.</w:t>
            </w:r>
          </w:p>
          <w:p w14:paraId="470784F0" w14:textId="19ADCCDE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0683BEA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7361A3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19841A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91BEB8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F26780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1D84970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7B4803D" w14:textId="77777777" w:rsidTr="007D0A2D">
        <w:trPr>
          <w:trHeight w:val="262"/>
        </w:trPr>
        <w:tc>
          <w:tcPr>
            <w:tcW w:w="570" w:type="dxa"/>
          </w:tcPr>
          <w:p w14:paraId="182AA618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  <w:p w14:paraId="3D7FE89B" w14:textId="0F284D50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6F0B5B8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21C3F08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4EEA5B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258F67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9F3ECB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0DCC7516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3EC8D64" w14:textId="77777777" w:rsidTr="007D0A2D">
        <w:trPr>
          <w:trHeight w:val="262"/>
        </w:trPr>
        <w:tc>
          <w:tcPr>
            <w:tcW w:w="570" w:type="dxa"/>
          </w:tcPr>
          <w:p w14:paraId="0964A25E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12.</w:t>
            </w:r>
          </w:p>
          <w:p w14:paraId="62A8ADA7" w14:textId="18DA4A64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C1AC57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2A176D3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5FC55C9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317E4B5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51C7EA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1339BCB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0CBC09B" w14:textId="77777777" w:rsidTr="007D0A2D">
        <w:trPr>
          <w:trHeight w:val="262"/>
        </w:trPr>
        <w:tc>
          <w:tcPr>
            <w:tcW w:w="570" w:type="dxa"/>
          </w:tcPr>
          <w:p w14:paraId="47FB4A39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  <w:p w14:paraId="41EEED09" w14:textId="660E2701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060852A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856B49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15AF75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9CFD9C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5E2E6A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CB7C349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A8F30FA" w14:textId="77777777" w:rsidTr="007D0A2D">
        <w:trPr>
          <w:trHeight w:val="262"/>
        </w:trPr>
        <w:tc>
          <w:tcPr>
            <w:tcW w:w="570" w:type="dxa"/>
          </w:tcPr>
          <w:p w14:paraId="45690A00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14.</w:t>
            </w:r>
          </w:p>
          <w:p w14:paraId="13A8C22B" w14:textId="1D7C522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C2DA68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E59E6F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9FDDFA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B7AE32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4698AA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FF87AE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4B3C09BC" w14:textId="77777777" w:rsidTr="007D0A2D">
        <w:trPr>
          <w:trHeight w:val="262"/>
        </w:trPr>
        <w:tc>
          <w:tcPr>
            <w:tcW w:w="570" w:type="dxa"/>
          </w:tcPr>
          <w:p w14:paraId="4E2FA89F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15.</w:t>
            </w:r>
          </w:p>
          <w:p w14:paraId="4256D0D8" w14:textId="5FE4236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1796C92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EAEEEF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6811B2B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A014F6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F4EE14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0244A1D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1DD1D83" w14:textId="77777777" w:rsidTr="007D0A2D">
        <w:trPr>
          <w:trHeight w:val="262"/>
        </w:trPr>
        <w:tc>
          <w:tcPr>
            <w:tcW w:w="570" w:type="dxa"/>
          </w:tcPr>
          <w:p w14:paraId="299EA9A1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16.</w:t>
            </w:r>
          </w:p>
          <w:p w14:paraId="594E4AE9" w14:textId="5A3B2245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B9CAFC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51024A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75C1AA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3378352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59C6FB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D758E32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F9E7369" w14:textId="77777777" w:rsidTr="007D0A2D">
        <w:trPr>
          <w:trHeight w:val="262"/>
        </w:trPr>
        <w:tc>
          <w:tcPr>
            <w:tcW w:w="570" w:type="dxa"/>
          </w:tcPr>
          <w:p w14:paraId="65B75421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17.</w:t>
            </w:r>
          </w:p>
          <w:p w14:paraId="4D37C346" w14:textId="1AD7D948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6F4B365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37150C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D347E6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1E1A09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7DA87A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5935130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4048F838" w14:textId="77777777" w:rsidTr="007D0A2D">
        <w:trPr>
          <w:trHeight w:val="262"/>
        </w:trPr>
        <w:tc>
          <w:tcPr>
            <w:tcW w:w="570" w:type="dxa"/>
          </w:tcPr>
          <w:p w14:paraId="401581A2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18.</w:t>
            </w:r>
          </w:p>
          <w:p w14:paraId="1CBE35E0" w14:textId="7EDB59E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82584B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6261AFC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58A262A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68B075D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4A4AD2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C930C3A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F2DC7A0" w14:textId="77777777" w:rsidTr="007D0A2D">
        <w:trPr>
          <w:trHeight w:val="262"/>
        </w:trPr>
        <w:tc>
          <w:tcPr>
            <w:tcW w:w="570" w:type="dxa"/>
          </w:tcPr>
          <w:p w14:paraId="56F4C624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19.</w:t>
            </w:r>
          </w:p>
          <w:p w14:paraId="4A674C71" w14:textId="2E037D90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7EC6B8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3E724F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582E83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5A1415F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F9BB29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31E5EF6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57C0F21" w14:textId="77777777" w:rsidTr="007D0A2D">
        <w:trPr>
          <w:trHeight w:val="262"/>
        </w:trPr>
        <w:tc>
          <w:tcPr>
            <w:tcW w:w="570" w:type="dxa"/>
          </w:tcPr>
          <w:p w14:paraId="4436C276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20.</w:t>
            </w:r>
          </w:p>
          <w:p w14:paraId="7A50312B" w14:textId="6F3E4DAC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17B3BF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FB8BB5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CF6CFA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388AFC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DCC400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FC14B8B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0B64DFE" w14:textId="77777777" w:rsidTr="007D0A2D">
        <w:trPr>
          <w:trHeight w:val="262"/>
        </w:trPr>
        <w:tc>
          <w:tcPr>
            <w:tcW w:w="570" w:type="dxa"/>
          </w:tcPr>
          <w:p w14:paraId="010D974F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21.</w:t>
            </w:r>
          </w:p>
          <w:p w14:paraId="735D33BC" w14:textId="5CC4B2D6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996AFD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4E42DA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0B8777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FCC36F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864C18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C6102D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BA8BDEA" w14:textId="77777777" w:rsidTr="007D0A2D">
        <w:trPr>
          <w:trHeight w:val="262"/>
        </w:trPr>
        <w:tc>
          <w:tcPr>
            <w:tcW w:w="570" w:type="dxa"/>
          </w:tcPr>
          <w:p w14:paraId="59CBC9F7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22.</w:t>
            </w:r>
          </w:p>
          <w:p w14:paraId="0CDACDFC" w14:textId="1748AAC3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11D05A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16FA27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2B8F9F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D5B265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CD9CF3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AF03186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F6424E8" w14:textId="77777777" w:rsidTr="007D0A2D">
        <w:trPr>
          <w:trHeight w:val="262"/>
        </w:trPr>
        <w:tc>
          <w:tcPr>
            <w:tcW w:w="570" w:type="dxa"/>
          </w:tcPr>
          <w:p w14:paraId="592B7005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23.</w:t>
            </w:r>
          </w:p>
          <w:p w14:paraId="138AAADA" w14:textId="7017B945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9C935F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727936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544FA8D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F0E388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F9C1BE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2E7BDAC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479A7E1" w14:textId="77777777" w:rsidTr="007D0A2D">
        <w:trPr>
          <w:trHeight w:val="262"/>
        </w:trPr>
        <w:tc>
          <w:tcPr>
            <w:tcW w:w="570" w:type="dxa"/>
          </w:tcPr>
          <w:p w14:paraId="37D5F795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24.</w:t>
            </w:r>
          </w:p>
          <w:p w14:paraId="1FE8C5AE" w14:textId="74428AD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FF45F2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CF43FA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613BB32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A53C65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AEBD64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4888597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3F1DBE1" w14:textId="77777777" w:rsidTr="007D0A2D">
        <w:trPr>
          <w:trHeight w:val="262"/>
        </w:trPr>
        <w:tc>
          <w:tcPr>
            <w:tcW w:w="570" w:type="dxa"/>
          </w:tcPr>
          <w:p w14:paraId="3A23E4D9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25.</w:t>
            </w:r>
          </w:p>
          <w:p w14:paraId="5A2A3B27" w14:textId="3E8CC9B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12C2DE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6E9852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7A616A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9BF538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BF3C2C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184EFD8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64BFF2B" w14:textId="77777777" w:rsidTr="007D0A2D">
        <w:trPr>
          <w:trHeight w:val="262"/>
        </w:trPr>
        <w:tc>
          <w:tcPr>
            <w:tcW w:w="570" w:type="dxa"/>
          </w:tcPr>
          <w:p w14:paraId="2AE961AA" w14:textId="137508D8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26.</w:t>
            </w:r>
          </w:p>
          <w:p w14:paraId="608D193C" w14:textId="330C351F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00DEC1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5127DBC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127CAA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6E95015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562313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0305F31B" w14:textId="526D215B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659F25C1" w14:textId="77777777" w:rsidTr="007D0A2D">
        <w:trPr>
          <w:trHeight w:val="262"/>
        </w:trPr>
        <w:tc>
          <w:tcPr>
            <w:tcW w:w="570" w:type="dxa"/>
          </w:tcPr>
          <w:p w14:paraId="70D72724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27.</w:t>
            </w:r>
          </w:p>
          <w:p w14:paraId="7C88DC7A" w14:textId="3BCE3514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97F2C9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EDE182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950BF8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9D1269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7C33D4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8120037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7B71FFE" w14:textId="77777777" w:rsidTr="007D0A2D">
        <w:trPr>
          <w:trHeight w:val="262"/>
        </w:trPr>
        <w:tc>
          <w:tcPr>
            <w:tcW w:w="570" w:type="dxa"/>
          </w:tcPr>
          <w:p w14:paraId="5643F4AF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28.</w:t>
            </w:r>
          </w:p>
          <w:p w14:paraId="5634A290" w14:textId="2D7AACCD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C4D4DD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7CB0480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1C76E3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ADAEBD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B96B77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008ABE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B104A92" w14:textId="77777777" w:rsidTr="007D0A2D">
        <w:trPr>
          <w:trHeight w:val="262"/>
        </w:trPr>
        <w:tc>
          <w:tcPr>
            <w:tcW w:w="570" w:type="dxa"/>
          </w:tcPr>
          <w:p w14:paraId="7E46AC87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29.</w:t>
            </w:r>
          </w:p>
          <w:p w14:paraId="47534F21" w14:textId="0F139BA4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620F889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8F70BE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88F6B1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10D101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D2F83B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2DE091C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F7E0CB3" w14:textId="77777777" w:rsidTr="007D0A2D">
        <w:trPr>
          <w:trHeight w:val="262"/>
        </w:trPr>
        <w:tc>
          <w:tcPr>
            <w:tcW w:w="570" w:type="dxa"/>
          </w:tcPr>
          <w:p w14:paraId="11C272C3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30.</w:t>
            </w:r>
          </w:p>
          <w:p w14:paraId="2B097CE3" w14:textId="4DDC269F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608CCA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A9F373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9164D6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37A4AED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3D3D44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3082A84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701917B" w14:textId="77777777" w:rsidTr="007D0A2D">
        <w:trPr>
          <w:trHeight w:val="262"/>
        </w:trPr>
        <w:tc>
          <w:tcPr>
            <w:tcW w:w="570" w:type="dxa"/>
          </w:tcPr>
          <w:p w14:paraId="2BBD0621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31.</w:t>
            </w:r>
          </w:p>
          <w:p w14:paraId="41B9FA41" w14:textId="2B3BAF33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16C2778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D70C08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995C06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102D0F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14183BC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00B9E7E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559C709" w14:textId="77777777" w:rsidTr="007D0A2D">
        <w:trPr>
          <w:trHeight w:val="262"/>
        </w:trPr>
        <w:tc>
          <w:tcPr>
            <w:tcW w:w="570" w:type="dxa"/>
          </w:tcPr>
          <w:p w14:paraId="0688BF21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32.</w:t>
            </w:r>
          </w:p>
          <w:p w14:paraId="1237075C" w14:textId="7E25ADC8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6422142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A6D3F0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C17648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878745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01443F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34810997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25C084D" w14:textId="77777777" w:rsidTr="007D0A2D">
        <w:trPr>
          <w:trHeight w:val="262"/>
        </w:trPr>
        <w:tc>
          <w:tcPr>
            <w:tcW w:w="570" w:type="dxa"/>
          </w:tcPr>
          <w:p w14:paraId="3AC6336D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33.</w:t>
            </w:r>
          </w:p>
          <w:p w14:paraId="703594A9" w14:textId="273BC375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29502E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99DBE0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38FBF0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6CA12B8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E0F400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A18BECA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0C90067C" w14:textId="77777777" w:rsidTr="007D0A2D">
        <w:trPr>
          <w:trHeight w:val="262"/>
        </w:trPr>
        <w:tc>
          <w:tcPr>
            <w:tcW w:w="570" w:type="dxa"/>
          </w:tcPr>
          <w:p w14:paraId="62FB7F00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34.</w:t>
            </w:r>
          </w:p>
          <w:p w14:paraId="5497A816" w14:textId="1781A09E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918473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3718A3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5D0030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811BD8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B9F9EA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3597687B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A8BEFCB" w14:textId="77777777" w:rsidTr="007D0A2D">
        <w:trPr>
          <w:trHeight w:val="262"/>
        </w:trPr>
        <w:tc>
          <w:tcPr>
            <w:tcW w:w="570" w:type="dxa"/>
          </w:tcPr>
          <w:p w14:paraId="6081D7BA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35.</w:t>
            </w:r>
          </w:p>
          <w:p w14:paraId="0C5587AF" w14:textId="14BE3848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84306B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E66430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426FAA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66AA39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412F0A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5A65EB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07290FE1" w14:textId="77777777" w:rsidTr="007D0A2D">
        <w:trPr>
          <w:trHeight w:val="262"/>
        </w:trPr>
        <w:tc>
          <w:tcPr>
            <w:tcW w:w="570" w:type="dxa"/>
          </w:tcPr>
          <w:p w14:paraId="1DBEEDBE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36.</w:t>
            </w:r>
          </w:p>
          <w:p w14:paraId="057AEE68" w14:textId="79250F0A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818ACF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5B0B83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797846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ABE166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96EBB8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81DB802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77A6849" w14:textId="77777777" w:rsidTr="007D0A2D">
        <w:trPr>
          <w:trHeight w:val="262"/>
        </w:trPr>
        <w:tc>
          <w:tcPr>
            <w:tcW w:w="570" w:type="dxa"/>
          </w:tcPr>
          <w:p w14:paraId="34D0027D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37.</w:t>
            </w:r>
          </w:p>
          <w:p w14:paraId="4D52D479" w14:textId="7C506F6F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DAE067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83ADB4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4FAD06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5195C8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8FE81F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6CD27BD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A50AADA" w14:textId="77777777" w:rsidTr="007D0A2D">
        <w:trPr>
          <w:trHeight w:val="262"/>
        </w:trPr>
        <w:tc>
          <w:tcPr>
            <w:tcW w:w="570" w:type="dxa"/>
          </w:tcPr>
          <w:p w14:paraId="43D5C809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38.</w:t>
            </w:r>
          </w:p>
          <w:p w14:paraId="4DFF7E34" w14:textId="511F964C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D9967E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61331E8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126B0D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45B818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585B65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5B1352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D075F42" w14:textId="77777777" w:rsidTr="007D0A2D">
        <w:trPr>
          <w:trHeight w:val="262"/>
        </w:trPr>
        <w:tc>
          <w:tcPr>
            <w:tcW w:w="570" w:type="dxa"/>
          </w:tcPr>
          <w:p w14:paraId="01535091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39.</w:t>
            </w:r>
          </w:p>
          <w:p w14:paraId="73B741F0" w14:textId="78702549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8697EB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622FD78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606C18B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DFD8AB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2C02F1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1DBEC5C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982B5DE" w14:textId="77777777" w:rsidTr="007D0A2D">
        <w:trPr>
          <w:trHeight w:val="262"/>
        </w:trPr>
        <w:tc>
          <w:tcPr>
            <w:tcW w:w="570" w:type="dxa"/>
          </w:tcPr>
          <w:p w14:paraId="78D70078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40.</w:t>
            </w:r>
          </w:p>
          <w:p w14:paraId="1EDE5F04" w14:textId="2AF44A66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3EFCFA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1FD2FA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5919DD2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5046FA7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E02748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F3D30B7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100D297" w14:textId="77777777" w:rsidTr="007D0A2D">
        <w:trPr>
          <w:trHeight w:val="262"/>
        </w:trPr>
        <w:tc>
          <w:tcPr>
            <w:tcW w:w="570" w:type="dxa"/>
          </w:tcPr>
          <w:p w14:paraId="609FAB19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41.</w:t>
            </w:r>
          </w:p>
          <w:p w14:paraId="37E6C731" w14:textId="6F31B2A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B746C4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2C6BCD7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EB5517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D037E9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1A1CA62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81ECF3A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60E78C29" w14:textId="77777777" w:rsidTr="007D0A2D">
        <w:trPr>
          <w:trHeight w:val="262"/>
        </w:trPr>
        <w:tc>
          <w:tcPr>
            <w:tcW w:w="570" w:type="dxa"/>
          </w:tcPr>
          <w:p w14:paraId="511BCBE4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42.</w:t>
            </w:r>
          </w:p>
          <w:p w14:paraId="079BC1A0" w14:textId="5000FDF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D5FD7A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60E0711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D604AC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22103E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179F0EA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C01174C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9CA75E8" w14:textId="77777777" w:rsidTr="007D0A2D">
        <w:trPr>
          <w:trHeight w:val="262"/>
        </w:trPr>
        <w:tc>
          <w:tcPr>
            <w:tcW w:w="570" w:type="dxa"/>
          </w:tcPr>
          <w:p w14:paraId="3396370E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43.</w:t>
            </w:r>
          </w:p>
          <w:p w14:paraId="2DF8DAA9" w14:textId="0D0929D3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EE9501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7B2AC9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C94111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75FAED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CC2422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370647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64E5B7A2" w14:textId="77777777" w:rsidTr="007D0A2D">
        <w:trPr>
          <w:trHeight w:val="262"/>
        </w:trPr>
        <w:tc>
          <w:tcPr>
            <w:tcW w:w="570" w:type="dxa"/>
          </w:tcPr>
          <w:p w14:paraId="340C41E7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44.</w:t>
            </w:r>
          </w:p>
          <w:p w14:paraId="071A0EDD" w14:textId="35345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0DB8F60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BC21CF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0DD133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C36A0F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6C8D20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12D60C2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D422B5E" w14:textId="77777777" w:rsidTr="007D0A2D">
        <w:trPr>
          <w:trHeight w:val="262"/>
        </w:trPr>
        <w:tc>
          <w:tcPr>
            <w:tcW w:w="570" w:type="dxa"/>
          </w:tcPr>
          <w:p w14:paraId="3BAB0A72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45.</w:t>
            </w:r>
          </w:p>
          <w:p w14:paraId="5BC2B4CA" w14:textId="4FF3164B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79E9BA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7AC6093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A5C81F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69F375E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BFE816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DB6EA2A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1029D9F" w14:textId="77777777" w:rsidTr="007D0A2D">
        <w:trPr>
          <w:trHeight w:val="262"/>
        </w:trPr>
        <w:tc>
          <w:tcPr>
            <w:tcW w:w="570" w:type="dxa"/>
          </w:tcPr>
          <w:p w14:paraId="798454E0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46.</w:t>
            </w:r>
          </w:p>
          <w:p w14:paraId="4E869462" w14:textId="51B3CB1F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1BF7484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789C62A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2813D2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531368D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AA8F27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E6B9A1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45E2946" w14:textId="77777777" w:rsidTr="007D0A2D">
        <w:trPr>
          <w:trHeight w:val="262"/>
        </w:trPr>
        <w:tc>
          <w:tcPr>
            <w:tcW w:w="570" w:type="dxa"/>
          </w:tcPr>
          <w:p w14:paraId="2E3E7750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47.</w:t>
            </w:r>
          </w:p>
          <w:p w14:paraId="0C65CAFC" w14:textId="16C56849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828E08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339FFE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31BBDA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A477CF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393077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A936A3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7D0A2D" w:rsidRPr="00080520" w14:paraId="0B2547C0" w14:textId="77777777" w:rsidTr="007D0A2D">
        <w:trPr>
          <w:trHeight w:val="262"/>
        </w:trPr>
        <w:tc>
          <w:tcPr>
            <w:tcW w:w="570" w:type="dxa"/>
          </w:tcPr>
          <w:p w14:paraId="5EB5DEDB" w14:textId="77777777" w:rsidR="007D0A2D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48.</w:t>
            </w:r>
          </w:p>
          <w:p w14:paraId="3FC7DF65" w14:textId="4266040B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1D1EA2C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D119AF0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771B3E4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00F0F56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CCC4A76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45139DB" w14:textId="77777777" w:rsidR="007D0A2D" w:rsidRDefault="007D0A2D" w:rsidP="007A6CD3">
            <w:pPr>
              <w:rPr>
                <w:rFonts w:cs="Arial"/>
              </w:rPr>
            </w:pPr>
          </w:p>
        </w:tc>
      </w:tr>
      <w:tr w:rsidR="007D0A2D" w:rsidRPr="00080520" w14:paraId="07F52C8E" w14:textId="77777777" w:rsidTr="007D0A2D">
        <w:trPr>
          <w:trHeight w:val="262"/>
        </w:trPr>
        <w:tc>
          <w:tcPr>
            <w:tcW w:w="570" w:type="dxa"/>
          </w:tcPr>
          <w:p w14:paraId="67F3C412" w14:textId="77777777" w:rsidR="007D0A2D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49.</w:t>
            </w:r>
          </w:p>
          <w:p w14:paraId="303E4547" w14:textId="578D6F4D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FF474EE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036BAE2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EAC4393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1A91F38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01F5F64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E9B5412" w14:textId="77777777" w:rsidR="007D0A2D" w:rsidRDefault="007D0A2D" w:rsidP="007A6CD3">
            <w:pPr>
              <w:rPr>
                <w:rFonts w:cs="Arial"/>
              </w:rPr>
            </w:pPr>
          </w:p>
        </w:tc>
      </w:tr>
      <w:tr w:rsidR="007D0A2D" w:rsidRPr="00080520" w14:paraId="6E266D69" w14:textId="77777777" w:rsidTr="007D0A2D">
        <w:trPr>
          <w:trHeight w:val="262"/>
        </w:trPr>
        <w:tc>
          <w:tcPr>
            <w:tcW w:w="570" w:type="dxa"/>
          </w:tcPr>
          <w:p w14:paraId="4A62B8E9" w14:textId="77777777" w:rsidR="007D0A2D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50.</w:t>
            </w:r>
          </w:p>
          <w:p w14:paraId="63BAFA48" w14:textId="294154E6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17208CED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56CB21BC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9DA07A2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C639FA0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4EFABCC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99E6F74" w14:textId="77777777" w:rsidR="007D0A2D" w:rsidRDefault="007D0A2D" w:rsidP="007A6CD3">
            <w:pPr>
              <w:rPr>
                <w:rFonts w:cs="Arial"/>
              </w:rPr>
            </w:pPr>
          </w:p>
        </w:tc>
      </w:tr>
    </w:tbl>
    <w:p w14:paraId="0B423BF0" w14:textId="5E384796" w:rsidR="004B3D74" w:rsidRDefault="00AC1023" w:rsidP="00AC102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301F2660" w14:textId="06F30263" w:rsidR="007D0A2D" w:rsidRDefault="007D0A2D" w:rsidP="00AC1023">
      <w:pPr>
        <w:jc w:val="both"/>
        <w:rPr>
          <w:rFonts w:cs="Arial"/>
        </w:rPr>
      </w:pPr>
    </w:p>
    <w:p w14:paraId="33AF35F4" w14:textId="49C3B895" w:rsidR="007D0A2D" w:rsidRDefault="007D0A2D" w:rsidP="00AC1023">
      <w:pPr>
        <w:jc w:val="both"/>
        <w:rPr>
          <w:rFonts w:cs="Arial"/>
        </w:rPr>
      </w:pPr>
    </w:p>
    <w:p w14:paraId="748CFD80" w14:textId="77777777" w:rsidR="007D0A2D" w:rsidRDefault="007D0A2D" w:rsidP="00AC1023">
      <w:pPr>
        <w:jc w:val="both"/>
        <w:rPr>
          <w:rFonts w:cs="Arial"/>
        </w:rPr>
      </w:pPr>
    </w:p>
    <w:p w14:paraId="22158990" w14:textId="150F692A" w:rsidR="00AC1023" w:rsidRDefault="00AC1023" w:rsidP="004B3D74">
      <w:pPr>
        <w:ind w:left="8496" w:firstLine="708"/>
        <w:rPr>
          <w:rFonts w:cs="Arial"/>
        </w:rPr>
      </w:pPr>
      <w:r>
        <w:rPr>
          <w:rFonts w:cs="Arial"/>
        </w:rPr>
        <w:t>___________________________________</w:t>
      </w:r>
    </w:p>
    <w:p w14:paraId="2F4B2092" w14:textId="77777777" w:rsidR="00AC1023" w:rsidRPr="000F3639" w:rsidRDefault="00AC1023" w:rsidP="00AC102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702D50E9" w14:textId="77777777" w:rsidR="00AC1023" w:rsidRDefault="00AC1023" w:rsidP="00AC1023">
      <w:pPr>
        <w:jc w:val="both"/>
        <w:rPr>
          <w:rFonts w:cs="Arial"/>
          <w:i/>
        </w:rPr>
      </w:pPr>
    </w:p>
    <w:p w14:paraId="1585EC9D" w14:textId="77777777" w:rsidR="00AC1023" w:rsidRDefault="00AC1023" w:rsidP="00AC1023">
      <w:pPr>
        <w:jc w:val="both"/>
        <w:rPr>
          <w:rFonts w:cs="Arial"/>
          <w:i/>
        </w:rPr>
      </w:pPr>
    </w:p>
    <w:p w14:paraId="6D8779C5" w14:textId="77777777" w:rsidR="007D0A2D" w:rsidRDefault="007D0A2D" w:rsidP="00AC1023">
      <w:pPr>
        <w:jc w:val="both"/>
        <w:rPr>
          <w:rFonts w:cs="Arial"/>
          <w:i/>
        </w:rPr>
      </w:pPr>
    </w:p>
    <w:p w14:paraId="012079CA" w14:textId="77777777" w:rsidR="007D0A2D" w:rsidRDefault="007D0A2D" w:rsidP="00AC1023">
      <w:pPr>
        <w:jc w:val="both"/>
        <w:rPr>
          <w:rFonts w:cs="Arial"/>
          <w:i/>
        </w:rPr>
      </w:pPr>
    </w:p>
    <w:p w14:paraId="73DBE571" w14:textId="77777777" w:rsidR="007D0A2D" w:rsidRDefault="007D0A2D" w:rsidP="00AC1023">
      <w:pPr>
        <w:jc w:val="both"/>
        <w:rPr>
          <w:rFonts w:cs="Arial"/>
          <w:i/>
        </w:rPr>
      </w:pPr>
    </w:p>
    <w:p w14:paraId="2507B7CA" w14:textId="77777777" w:rsidR="007D0A2D" w:rsidRDefault="007D0A2D" w:rsidP="00AC1023">
      <w:pPr>
        <w:jc w:val="both"/>
        <w:rPr>
          <w:rFonts w:cs="Arial"/>
          <w:i/>
        </w:rPr>
      </w:pPr>
    </w:p>
    <w:p w14:paraId="492D463C" w14:textId="77777777" w:rsidR="007D0A2D" w:rsidRDefault="007D0A2D" w:rsidP="00AC1023">
      <w:pPr>
        <w:jc w:val="both"/>
        <w:rPr>
          <w:rFonts w:cs="Arial"/>
          <w:i/>
        </w:rPr>
      </w:pPr>
    </w:p>
    <w:p w14:paraId="5ED8396F" w14:textId="77777777" w:rsidR="007D0A2D" w:rsidRDefault="007D0A2D" w:rsidP="00AC1023">
      <w:pPr>
        <w:jc w:val="both"/>
        <w:rPr>
          <w:rFonts w:cs="Arial"/>
          <w:i/>
        </w:rPr>
      </w:pPr>
    </w:p>
    <w:p w14:paraId="06E151F5" w14:textId="77777777" w:rsidR="007D0A2D" w:rsidRDefault="007D0A2D" w:rsidP="00AC1023">
      <w:pPr>
        <w:jc w:val="both"/>
        <w:rPr>
          <w:rFonts w:cs="Arial"/>
          <w:i/>
        </w:rPr>
      </w:pPr>
    </w:p>
    <w:p w14:paraId="754EF0CA" w14:textId="77777777" w:rsidR="007D0A2D" w:rsidRDefault="007D0A2D" w:rsidP="00AC1023">
      <w:pPr>
        <w:jc w:val="both"/>
        <w:rPr>
          <w:rFonts w:cs="Arial"/>
          <w:i/>
        </w:rPr>
      </w:pPr>
    </w:p>
    <w:p w14:paraId="152A591D" w14:textId="77777777" w:rsidR="007D0A2D" w:rsidRDefault="007D0A2D" w:rsidP="00AC1023">
      <w:pPr>
        <w:jc w:val="both"/>
        <w:rPr>
          <w:rFonts w:cs="Arial"/>
          <w:i/>
        </w:rPr>
      </w:pPr>
    </w:p>
    <w:p w14:paraId="5B5966C5" w14:textId="77777777" w:rsidR="007D0A2D" w:rsidRDefault="007D0A2D" w:rsidP="00AC1023">
      <w:pPr>
        <w:jc w:val="both"/>
        <w:rPr>
          <w:rFonts w:cs="Arial"/>
          <w:i/>
        </w:rPr>
      </w:pPr>
    </w:p>
    <w:p w14:paraId="7BD14C5D" w14:textId="77777777" w:rsidR="007D0A2D" w:rsidRDefault="007D0A2D" w:rsidP="00AC1023">
      <w:pPr>
        <w:jc w:val="both"/>
        <w:rPr>
          <w:rFonts w:cs="Arial"/>
          <w:i/>
        </w:rPr>
      </w:pPr>
    </w:p>
    <w:p w14:paraId="2A7CB2B2" w14:textId="7F481EDC" w:rsidR="00ED5254" w:rsidRPr="00AC1023" w:rsidRDefault="00AC1023" w:rsidP="00AC1023">
      <w:pPr>
        <w:jc w:val="both"/>
        <w:rPr>
          <w:i/>
        </w:rPr>
      </w:pPr>
      <w:r>
        <w:rPr>
          <w:rFonts w:cs="Arial"/>
          <w:i/>
        </w:rPr>
        <w:t>Obrazec mora</w:t>
      </w:r>
      <w:r w:rsidRPr="0091751F">
        <w:rPr>
          <w:rFonts w:cs="Arial"/>
          <w:i/>
        </w:rPr>
        <w:t xml:space="preserve"> izpolniti </w:t>
      </w:r>
      <w:r>
        <w:rPr>
          <w:rFonts w:cs="Arial"/>
          <w:i/>
        </w:rPr>
        <w:t xml:space="preserve">tisto sodelujoče podjetje, ki izvaja storitve  </w:t>
      </w:r>
      <w:r w:rsidRPr="007D0A2D">
        <w:rPr>
          <w:rFonts w:cs="Arial"/>
          <w:i/>
        </w:rPr>
        <w:t>(ponudnik in/ali soponudnik in/ali podizvajalec)</w:t>
      </w:r>
      <w:r w:rsidRPr="0091751F">
        <w:rPr>
          <w:rFonts w:cs="Arial"/>
          <w:i/>
        </w:rPr>
        <w:t>, zato se ga razmnoži. Ta obrazec je sestavni del in priloga ponudbe.</w:t>
      </w:r>
    </w:p>
    <w:sectPr w:rsidR="00ED5254" w:rsidRPr="00AC102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97F0" w16cex:dateUtc="2022-04-01T11:03:00Z"/>
  <w16cex:commentExtensible w16cex:durableId="262797F3" w16cex:dateUtc="2022-05-12T12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A5DB8" w14:textId="77777777" w:rsidR="00FB7F14" w:rsidRDefault="00FB7F14">
      <w:r>
        <w:separator/>
      </w:r>
    </w:p>
  </w:endnote>
  <w:endnote w:type="continuationSeparator" w:id="0">
    <w:p w14:paraId="42AE03C4" w14:textId="77777777" w:rsidR="00FB7F14" w:rsidRDefault="00FB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0730B94A" w:rsidR="00370866" w:rsidRPr="007D0A2D" w:rsidRDefault="00370866" w:rsidP="007D0A2D">
    <w:pPr>
      <w:pStyle w:val="Noga"/>
      <w:pBdr>
        <w:top w:val="single" w:sz="4" w:space="1" w:color="auto"/>
      </w:pBdr>
      <w:ind w:right="-315"/>
      <w:jc w:val="right"/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7D0A2D">
      <w:rPr>
        <w:rStyle w:val="tevilkastrani"/>
      </w:rPr>
      <w:fldChar w:fldCharType="begin"/>
    </w:r>
    <w:r w:rsidRPr="007D0A2D">
      <w:rPr>
        <w:rStyle w:val="tevilkastrani"/>
      </w:rPr>
      <w:instrText xml:space="preserve"> PAGE </w:instrText>
    </w:r>
    <w:r w:rsidRPr="007D0A2D">
      <w:rPr>
        <w:rStyle w:val="tevilkastrani"/>
      </w:rPr>
      <w:fldChar w:fldCharType="separate"/>
    </w:r>
    <w:r w:rsidR="00CB035D">
      <w:rPr>
        <w:rStyle w:val="tevilkastrani"/>
        <w:noProof/>
      </w:rPr>
      <w:t>4</w:t>
    </w:r>
    <w:r w:rsidRPr="007D0A2D">
      <w:rPr>
        <w:rStyle w:val="tevilkastrani"/>
      </w:rPr>
      <w:fldChar w:fldCharType="end"/>
    </w:r>
    <w:r w:rsidRPr="007D0A2D">
      <w:rPr>
        <w:rStyle w:val="tevilkastrani"/>
      </w:rPr>
      <w:t xml:space="preserve"> / </w:t>
    </w:r>
    <w:r w:rsidRPr="007D0A2D">
      <w:rPr>
        <w:rStyle w:val="tevilkastrani"/>
      </w:rPr>
      <w:fldChar w:fldCharType="begin"/>
    </w:r>
    <w:r w:rsidRPr="007D0A2D">
      <w:rPr>
        <w:rStyle w:val="tevilkastrani"/>
      </w:rPr>
      <w:instrText xml:space="preserve"> NUMPAGES </w:instrText>
    </w:r>
    <w:r w:rsidRPr="007D0A2D">
      <w:rPr>
        <w:rStyle w:val="tevilkastrani"/>
      </w:rPr>
      <w:fldChar w:fldCharType="separate"/>
    </w:r>
    <w:r w:rsidR="00CB035D">
      <w:rPr>
        <w:rStyle w:val="tevilkastrani"/>
        <w:noProof/>
      </w:rPr>
      <w:t>4</w:t>
    </w:r>
    <w:r w:rsidRPr="007D0A2D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00C9850B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5A9E7FF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B03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B035D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ABDFE" w14:textId="77777777" w:rsidR="00FB7F14" w:rsidRDefault="00FB7F14">
      <w:r>
        <w:separator/>
      </w:r>
    </w:p>
  </w:footnote>
  <w:footnote w:type="continuationSeparator" w:id="0">
    <w:p w14:paraId="5065723E" w14:textId="77777777" w:rsidR="00FB7F14" w:rsidRDefault="00FB7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336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4CF472E7" w:rsidR="00C0552D" w:rsidRPr="00AC706D" w:rsidRDefault="00F23C42" w:rsidP="00720D3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A71EC">
            <w:rPr>
              <w:rFonts w:cs="Arial"/>
              <w:color w:val="000000"/>
              <w:sz w:val="16"/>
              <w:szCs w:val="16"/>
            </w:rPr>
            <w:t>-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20D3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AC706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3D5B0621" w:rsidR="00C0552D" w:rsidRPr="00AC706D" w:rsidRDefault="00123242" w:rsidP="004B3D7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AC706D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AC706D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AC706D">
            <w:rPr>
              <w:rFonts w:cs="Arial"/>
              <w:color w:val="000000"/>
              <w:sz w:val="16"/>
              <w:szCs w:val="16"/>
            </w:rPr>
            <w:t>1</w:t>
          </w:r>
          <w:r w:rsidR="009E052B">
            <w:rPr>
              <w:rFonts w:cs="Arial"/>
              <w:color w:val="000000"/>
              <w:sz w:val="16"/>
              <w:szCs w:val="16"/>
            </w:rPr>
            <w:t>1</w:t>
          </w:r>
          <w:r w:rsidR="00587851"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1AA7"/>
    <w:rsid w:val="000E41E1"/>
    <w:rsid w:val="000E4581"/>
    <w:rsid w:val="000E581B"/>
    <w:rsid w:val="000E7050"/>
    <w:rsid w:val="000F3639"/>
    <w:rsid w:val="000F432A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2B5D"/>
    <w:rsid w:val="0029628E"/>
    <w:rsid w:val="002A6A46"/>
    <w:rsid w:val="002A7237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4E82"/>
    <w:rsid w:val="00394447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B3D74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7622"/>
    <w:rsid w:val="00554AD8"/>
    <w:rsid w:val="005608A6"/>
    <w:rsid w:val="005724B4"/>
    <w:rsid w:val="005753D9"/>
    <w:rsid w:val="0058399F"/>
    <w:rsid w:val="00587851"/>
    <w:rsid w:val="00596DC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0D39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0A2D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51A5D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26E12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2B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1023"/>
    <w:rsid w:val="00AC706D"/>
    <w:rsid w:val="00AC72E5"/>
    <w:rsid w:val="00AC7641"/>
    <w:rsid w:val="00AD3618"/>
    <w:rsid w:val="00AF0AD6"/>
    <w:rsid w:val="00AF4886"/>
    <w:rsid w:val="00AF5B85"/>
    <w:rsid w:val="00B021F9"/>
    <w:rsid w:val="00B14E3F"/>
    <w:rsid w:val="00B16F2C"/>
    <w:rsid w:val="00B20079"/>
    <w:rsid w:val="00B200E4"/>
    <w:rsid w:val="00B22ECC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47AC0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35D"/>
    <w:rsid w:val="00CB0D95"/>
    <w:rsid w:val="00CC4D63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A71EC"/>
    <w:rsid w:val="00DB2941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2E7E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AAA"/>
    <w:rsid w:val="00F21B47"/>
    <w:rsid w:val="00F23C42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B7F1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90112DC-3A1E-4926-9488-74DE69484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32B640-3CE6-4C05-8510-26E6E902A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7B52E-7883-4F88-B8F4-F81460BB42E9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64b5e79a-161e-4f4f-95e3-8c5cd0f50b65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AE73091-B87C-4FBA-B616-BC17B551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4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</cp:revision>
  <cp:lastPrinted>2016-06-20T06:36:00Z</cp:lastPrinted>
  <dcterms:created xsi:type="dcterms:W3CDTF">2022-05-12T12:28:00Z</dcterms:created>
  <dcterms:modified xsi:type="dcterms:W3CDTF">2024-09-26T09:06:00Z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